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3E128FB2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B13B74">
        <w:rPr>
          <w:rFonts w:cs="Arial"/>
          <w:b/>
          <w:sz w:val="24"/>
          <w:szCs w:val="24"/>
        </w:rPr>
        <w:t>2</w:t>
      </w:r>
      <w:r>
        <w:rPr>
          <w:b/>
          <w:i/>
          <w:sz w:val="28"/>
        </w:rPr>
        <w:tab/>
      </w:r>
      <w:r w:rsidR="00F61633">
        <w:rPr>
          <w:b/>
          <w:i/>
          <w:sz w:val="28"/>
        </w:rPr>
        <w:t>R5-240949</w:t>
      </w:r>
    </w:p>
    <w:p w14:paraId="4BD5D325" w14:textId="36F5EF8E" w:rsidR="00E61721" w:rsidRPr="0022434D" w:rsidRDefault="00A74949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2F3A458" w:rsidR="00E61721" w:rsidRDefault="00855FB7" w:rsidP="00845EA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61633" w:rsidRPr="00F61633">
              <w:t>PC2 EN-DC FR1 3 bands and 4 bands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659FC63F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</w:t>
            </w:r>
            <w:r w:rsidR="00BD3D88">
              <w:t xml:space="preserve"> ENDC</w:t>
            </w:r>
            <w:r>
              <w:t xml:space="preserve">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332D2F41" w:rsidR="00E61721" w:rsidRDefault="00BD3D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045E5D4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37953A88" w:rsidR="00E61721" w:rsidRPr="00263FC9" w:rsidRDefault="00BD3D88" w:rsidP="00845EAF">
            <w:pPr>
              <w:pStyle w:val="CRCoverPage"/>
              <w:spacing w:after="0"/>
              <w:rPr>
                <w:sz w:val="16"/>
                <w:szCs w:val="16"/>
              </w:rPr>
            </w:pPr>
            <w:r w:rsidRPr="00BD3D88">
              <w:rPr>
                <w:sz w:val="16"/>
                <w:szCs w:val="16"/>
              </w:rPr>
              <w:t>DC_2A_n5A-n77A/DC_2A_n77A,DC_13A_n2A-n77A/DC_13A_n77A,DC_66A_n2A-n77A/DC_66A_n77A,DC_66A_n5A-n77A/DC_66A_n77A,DC_2A-13A_n77A/DC_2A_n77A,DC_2A-13A_n77A/DC_13A_n77A,DC_2A-66A_n77A/DC_66A_n77A,DC_2A-66A_n77A/DC_2A_n77A,DC_13A-66A_n77A/DC_13A_n77A,DC_13A-66A_n77A/DC_66A_n77A,DC_2A-13A-66A_n77A/DC_2A_n77A,DC_2A-13A-66A_n77A/DC_13A_n77A,DC_2A-13A-66A_n77A/DC_66A_n77A,DC_2A-66A_n5A-n77A/DC_2A_n77A,DC_2A-66A_n5A-n77A/DC_66A_n77A,DC_13A-66A_n2A-n77A/DC_13A_n77A,DC_13A-66A_n2A-n77A/DC_66A_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09222673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="00A01A5B">
              <w:rPr>
                <w:color w:val="FF0000"/>
                <w:highlight w:val="yellow"/>
                <w:lang w:val="en-US"/>
              </w:rPr>
              <w:t>80</w:t>
            </w:r>
            <w:bookmarkStart w:id="1" w:name="_GoBack"/>
            <w:bookmarkEnd w:id="1"/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284E3" w14:textId="77777777" w:rsidR="001873E5" w:rsidRDefault="001873E5">
      <w:pPr>
        <w:spacing w:after="0"/>
      </w:pPr>
      <w:r>
        <w:separator/>
      </w:r>
    </w:p>
  </w:endnote>
  <w:endnote w:type="continuationSeparator" w:id="0">
    <w:p w14:paraId="0DA0B10E" w14:textId="77777777" w:rsidR="001873E5" w:rsidRDefault="001873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96074" w14:textId="77777777" w:rsidR="001873E5" w:rsidRDefault="001873E5">
      <w:pPr>
        <w:spacing w:after="0"/>
      </w:pPr>
      <w:r>
        <w:separator/>
      </w:r>
    </w:p>
  </w:footnote>
  <w:footnote w:type="continuationSeparator" w:id="0">
    <w:p w14:paraId="6F2D260F" w14:textId="77777777" w:rsidR="001873E5" w:rsidRDefault="001873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873E5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6288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EAF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A5B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4949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3B74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3D88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1633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846FDEB-BF4C-49C7-80EC-ADC12D1A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2024-02-15T20:11:00Z</dcterms:created>
  <dcterms:modified xsi:type="dcterms:W3CDTF">2024-03-05T11:25:00Z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